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C47C95" w14:textId="77777777" w:rsidR="00275AEF" w:rsidRPr="00612D59" w:rsidRDefault="00947C6A" w:rsidP="00275AE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2D59">
        <w:rPr>
          <w:rFonts w:ascii="Times New Roman" w:hAnsi="Times New Roman" w:cs="Times New Roman"/>
          <w:sz w:val="24"/>
          <w:szCs w:val="24"/>
          <w:u w:val="single"/>
        </w:rPr>
        <w:t>Thomas URSEWYK (</w:t>
      </w:r>
      <w:proofErr w:type="gramStart"/>
      <w:r w:rsidRPr="00612D59">
        <w:rPr>
          <w:rFonts w:ascii="Times New Roman" w:hAnsi="Times New Roman" w:cs="Times New Roman"/>
          <w:sz w:val="24"/>
          <w:szCs w:val="24"/>
          <w:u w:val="single"/>
        </w:rPr>
        <w:t>URSEWICK</w:t>
      </w:r>
      <w:r w:rsidR="00E275A7" w:rsidRPr="00612D59">
        <w:rPr>
          <w:rFonts w:ascii="Times New Roman" w:hAnsi="Times New Roman" w:cs="Times New Roman"/>
          <w:sz w:val="24"/>
          <w:szCs w:val="24"/>
          <w:u w:val="single"/>
        </w:rPr>
        <w:t>)</w:t>
      </w:r>
      <w:r w:rsidR="00275AEF" w:rsidRPr="00612D5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275AEF" w:rsidRPr="00612D59">
        <w:rPr>
          <w:rFonts w:ascii="Times New Roman" w:hAnsi="Times New Roman" w:cs="Times New Roman"/>
          <w:sz w:val="24"/>
          <w:szCs w:val="24"/>
        </w:rPr>
        <w:t xml:space="preserve">  (fl.1469)</w:t>
      </w:r>
    </w:p>
    <w:p w14:paraId="22EC1EFF" w14:textId="64A42CFA" w:rsidR="00275AEF" w:rsidRPr="00612D59" w:rsidRDefault="00275AEF" w:rsidP="00275AE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2D59">
        <w:rPr>
          <w:rFonts w:ascii="Times New Roman" w:hAnsi="Times New Roman" w:cs="Times New Roman"/>
          <w:sz w:val="24"/>
          <w:szCs w:val="24"/>
        </w:rPr>
        <w:t>of London.</w:t>
      </w:r>
      <w:r w:rsidR="00C9369B" w:rsidRPr="00612D59">
        <w:rPr>
          <w:rFonts w:ascii="Times New Roman" w:hAnsi="Times New Roman" w:cs="Times New Roman"/>
          <w:sz w:val="24"/>
          <w:szCs w:val="24"/>
        </w:rPr>
        <w:t xml:space="preserve"> Recorder.</w:t>
      </w:r>
    </w:p>
    <w:p w14:paraId="576DDF52" w14:textId="77777777" w:rsidR="00275AEF" w:rsidRPr="00612D59" w:rsidRDefault="00275AEF" w:rsidP="00275A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1D3FF5" w14:textId="77777777" w:rsidR="00275AEF" w:rsidRPr="00612D59" w:rsidRDefault="00275AEF" w:rsidP="00275A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2B5472" w14:textId="77777777" w:rsidR="00E275A7" w:rsidRPr="00612D59" w:rsidRDefault="00E275A7" w:rsidP="00E275A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2D59">
        <w:rPr>
          <w:rFonts w:ascii="Times New Roman" w:hAnsi="Times New Roman" w:cs="Times New Roman"/>
          <w:sz w:val="24"/>
          <w:szCs w:val="24"/>
        </w:rPr>
        <w:t>21 Sep.1455</w:t>
      </w:r>
      <w:r w:rsidRPr="00612D59">
        <w:rPr>
          <w:rFonts w:ascii="Times New Roman" w:hAnsi="Times New Roman" w:cs="Times New Roman"/>
          <w:sz w:val="24"/>
          <w:szCs w:val="24"/>
        </w:rPr>
        <w:tab/>
        <w:t xml:space="preserve">He was present when John Young(q.v.) and Thomas </w:t>
      </w:r>
      <w:proofErr w:type="spellStart"/>
      <w:r w:rsidRPr="00612D59">
        <w:rPr>
          <w:rFonts w:ascii="Times New Roman" w:hAnsi="Times New Roman" w:cs="Times New Roman"/>
          <w:sz w:val="24"/>
          <w:szCs w:val="24"/>
        </w:rPr>
        <w:t>Owlgreve</w:t>
      </w:r>
      <w:proofErr w:type="spellEnd"/>
      <w:r w:rsidRPr="00612D59">
        <w:rPr>
          <w:rFonts w:ascii="Times New Roman" w:hAnsi="Times New Roman" w:cs="Times New Roman"/>
          <w:sz w:val="24"/>
          <w:szCs w:val="24"/>
        </w:rPr>
        <w:t>(q.v.) were</w:t>
      </w:r>
    </w:p>
    <w:p w14:paraId="57538D54" w14:textId="77777777" w:rsidR="00E275A7" w:rsidRPr="00612D59" w:rsidRDefault="00E275A7" w:rsidP="00E275A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2D59">
        <w:rPr>
          <w:rFonts w:ascii="Times New Roman" w:hAnsi="Times New Roman" w:cs="Times New Roman"/>
          <w:sz w:val="24"/>
          <w:szCs w:val="24"/>
        </w:rPr>
        <w:tab/>
      </w:r>
      <w:r w:rsidRPr="00612D59">
        <w:rPr>
          <w:rFonts w:ascii="Times New Roman" w:hAnsi="Times New Roman" w:cs="Times New Roman"/>
          <w:sz w:val="24"/>
          <w:szCs w:val="24"/>
        </w:rPr>
        <w:tab/>
        <w:t>elected Sheriffs.</w:t>
      </w:r>
    </w:p>
    <w:p w14:paraId="3B61A948" w14:textId="77777777" w:rsidR="00E275A7" w:rsidRPr="00612D59" w:rsidRDefault="00E275A7" w:rsidP="00E275A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2D59">
        <w:rPr>
          <w:rFonts w:ascii="Times New Roman" w:hAnsi="Times New Roman" w:cs="Times New Roman"/>
          <w:sz w:val="24"/>
          <w:szCs w:val="24"/>
        </w:rPr>
        <w:tab/>
      </w:r>
      <w:r w:rsidRPr="00612D59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="008B0E3B" w:rsidRPr="00612D59">
          <w:rPr>
            <w:rStyle w:val="Hyperlink"/>
            <w:rFonts w:ascii="Times New Roman" w:hAnsi="Times New Roman" w:cs="Times New Roman"/>
            <w:sz w:val="24"/>
            <w:szCs w:val="24"/>
          </w:rPr>
          <w:t>http://www.british-history.ac.uk/report.aspx?compid=33733</w:t>
        </w:r>
      </w:hyperlink>
      <w:r w:rsidRPr="00612D59">
        <w:rPr>
          <w:rFonts w:ascii="Times New Roman" w:hAnsi="Times New Roman" w:cs="Times New Roman"/>
          <w:sz w:val="24"/>
          <w:szCs w:val="24"/>
        </w:rPr>
        <w:t>)</w:t>
      </w:r>
    </w:p>
    <w:p w14:paraId="2CA7F9DC" w14:textId="77777777" w:rsidR="00E81DD0" w:rsidRPr="00612D59" w:rsidRDefault="00E81DD0" w:rsidP="00E81DD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2D59">
        <w:rPr>
          <w:rFonts w:ascii="Times New Roman" w:hAnsi="Times New Roman" w:cs="Times New Roman"/>
          <w:sz w:val="24"/>
          <w:szCs w:val="24"/>
        </w:rPr>
        <w:t>13 Oct.1455</w:t>
      </w:r>
      <w:r w:rsidRPr="00612D59">
        <w:rPr>
          <w:rFonts w:ascii="Times New Roman" w:hAnsi="Times New Roman" w:cs="Times New Roman"/>
          <w:sz w:val="24"/>
          <w:szCs w:val="24"/>
        </w:rPr>
        <w:tab/>
        <w:t xml:space="preserve">He was present when William </w:t>
      </w:r>
      <w:proofErr w:type="spellStart"/>
      <w:r w:rsidRPr="00612D59">
        <w:rPr>
          <w:rFonts w:ascii="Times New Roman" w:hAnsi="Times New Roman" w:cs="Times New Roman"/>
          <w:sz w:val="24"/>
          <w:szCs w:val="24"/>
        </w:rPr>
        <w:t>Marowe</w:t>
      </w:r>
      <w:proofErr w:type="spellEnd"/>
      <w:r w:rsidRPr="00612D59">
        <w:rPr>
          <w:rFonts w:ascii="Times New Roman" w:hAnsi="Times New Roman" w:cs="Times New Roman"/>
          <w:sz w:val="24"/>
          <w:szCs w:val="24"/>
        </w:rPr>
        <w:t>(q.v.) was elected Mayor.</w:t>
      </w:r>
    </w:p>
    <w:p w14:paraId="43294A6F" w14:textId="4A7956B7" w:rsidR="00E81DD0" w:rsidRPr="00612D59" w:rsidRDefault="00E81DD0" w:rsidP="00E275A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2D59">
        <w:rPr>
          <w:rFonts w:ascii="Times New Roman" w:hAnsi="Times New Roman" w:cs="Times New Roman"/>
          <w:sz w:val="24"/>
          <w:szCs w:val="24"/>
        </w:rPr>
        <w:tab/>
      </w:r>
      <w:r w:rsidRPr="00612D59"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="00612D59" w:rsidRPr="00612D59">
          <w:rPr>
            <w:rStyle w:val="Hyperlink"/>
            <w:rFonts w:ascii="Times New Roman" w:hAnsi="Times New Roman" w:cs="Times New Roman"/>
            <w:sz w:val="24"/>
            <w:szCs w:val="24"/>
          </w:rPr>
          <w:t>http://www.british-history.ac.uk/report.aspx?compid=33734</w:t>
        </w:r>
      </w:hyperlink>
      <w:r w:rsidRPr="00612D59">
        <w:rPr>
          <w:rFonts w:ascii="Times New Roman" w:hAnsi="Times New Roman" w:cs="Times New Roman"/>
          <w:sz w:val="24"/>
          <w:szCs w:val="24"/>
        </w:rPr>
        <w:t>)</w:t>
      </w:r>
    </w:p>
    <w:p w14:paraId="2C56BEA6" w14:textId="0DAA8C26" w:rsidR="00612D59" w:rsidRPr="00612D59" w:rsidRDefault="00612D59" w:rsidP="00612D5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2D59">
        <w:rPr>
          <w:rFonts w:ascii="Times New Roman" w:hAnsi="Times New Roman" w:cs="Times New Roman"/>
          <w:sz w:val="24"/>
          <w:szCs w:val="24"/>
        </w:rPr>
        <w:t>21 Sep.1456</w:t>
      </w:r>
      <w:r w:rsidRPr="00612D59">
        <w:rPr>
          <w:rFonts w:ascii="Times New Roman" w:hAnsi="Times New Roman" w:cs="Times New Roman"/>
          <w:sz w:val="24"/>
          <w:szCs w:val="24"/>
        </w:rPr>
        <w:tab/>
        <w:t xml:space="preserve">He was present when John </w:t>
      </w:r>
      <w:proofErr w:type="spellStart"/>
      <w:r w:rsidRPr="00612D59">
        <w:rPr>
          <w:rFonts w:ascii="Times New Roman" w:hAnsi="Times New Roman" w:cs="Times New Roman"/>
          <w:sz w:val="24"/>
          <w:szCs w:val="24"/>
        </w:rPr>
        <w:t>Styward</w:t>
      </w:r>
      <w:proofErr w:type="spellEnd"/>
      <w:r w:rsidRPr="00612D59">
        <w:rPr>
          <w:rFonts w:ascii="Times New Roman" w:hAnsi="Times New Roman" w:cs="Times New Roman"/>
          <w:sz w:val="24"/>
          <w:szCs w:val="24"/>
        </w:rPr>
        <w:t>(q.v.) and Ralph Verney(q.v.) were</w:t>
      </w:r>
    </w:p>
    <w:p w14:paraId="16DCC10C" w14:textId="77777777" w:rsidR="00612D59" w:rsidRPr="00612D59" w:rsidRDefault="00612D59" w:rsidP="00612D5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2D59">
        <w:rPr>
          <w:rFonts w:ascii="Times New Roman" w:hAnsi="Times New Roman" w:cs="Times New Roman"/>
          <w:sz w:val="24"/>
          <w:szCs w:val="24"/>
        </w:rPr>
        <w:tab/>
      </w:r>
      <w:r w:rsidRPr="00612D59">
        <w:rPr>
          <w:rFonts w:ascii="Times New Roman" w:hAnsi="Times New Roman" w:cs="Times New Roman"/>
          <w:sz w:val="24"/>
          <w:szCs w:val="24"/>
        </w:rPr>
        <w:tab/>
        <w:t>elected Sheriffs.</w:t>
      </w:r>
    </w:p>
    <w:p w14:paraId="2DE69B90" w14:textId="77777777" w:rsidR="00612D59" w:rsidRPr="00612D59" w:rsidRDefault="00612D59" w:rsidP="00612D5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2D59">
        <w:rPr>
          <w:rFonts w:ascii="Times New Roman" w:hAnsi="Times New Roman" w:cs="Times New Roman"/>
          <w:sz w:val="24"/>
          <w:szCs w:val="24"/>
        </w:rPr>
        <w:tab/>
      </w:r>
      <w:r w:rsidRPr="00612D59">
        <w:rPr>
          <w:rFonts w:ascii="Times New Roman" w:hAnsi="Times New Roman" w:cs="Times New Roman"/>
          <w:sz w:val="24"/>
          <w:szCs w:val="24"/>
        </w:rPr>
        <w:tab/>
        <w:t>(</w:t>
      </w:r>
      <w:hyperlink r:id="rId8" w:history="1">
        <w:r w:rsidRPr="00612D59">
          <w:rPr>
            <w:rStyle w:val="Hyperlink"/>
            <w:rFonts w:ascii="Times New Roman" w:hAnsi="Times New Roman" w:cs="Times New Roman"/>
            <w:sz w:val="24"/>
            <w:szCs w:val="24"/>
          </w:rPr>
          <w:t>http://www.british-history.ac.uk/report.aspx?compid=3373</w:t>
        </w:r>
      </w:hyperlink>
      <w:r w:rsidRPr="00612D59">
        <w:rPr>
          <w:rStyle w:val="Hyperlink"/>
          <w:rFonts w:ascii="Times New Roman" w:hAnsi="Times New Roman" w:cs="Times New Roman"/>
          <w:sz w:val="24"/>
          <w:szCs w:val="24"/>
        </w:rPr>
        <w:t>5</w:t>
      </w:r>
      <w:r w:rsidRPr="00612D59">
        <w:rPr>
          <w:rFonts w:ascii="Times New Roman" w:hAnsi="Times New Roman" w:cs="Times New Roman"/>
          <w:sz w:val="24"/>
          <w:szCs w:val="24"/>
        </w:rPr>
        <w:t>)</w:t>
      </w:r>
    </w:p>
    <w:p w14:paraId="02EAB19E" w14:textId="7722D4A7" w:rsidR="00612D59" w:rsidRPr="00612D59" w:rsidRDefault="00612D59" w:rsidP="00612D5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2D59">
        <w:rPr>
          <w:rFonts w:ascii="Times New Roman" w:hAnsi="Times New Roman" w:cs="Times New Roman"/>
          <w:sz w:val="24"/>
          <w:szCs w:val="24"/>
        </w:rPr>
        <w:t>13 Oct.</w:t>
      </w:r>
      <w:r>
        <w:rPr>
          <w:rFonts w:ascii="Times New Roman" w:hAnsi="Times New Roman" w:cs="Times New Roman"/>
          <w:sz w:val="24"/>
          <w:szCs w:val="24"/>
        </w:rPr>
        <w:tab/>
      </w:r>
      <w:r w:rsidRPr="00612D59">
        <w:rPr>
          <w:rFonts w:ascii="Times New Roman" w:hAnsi="Times New Roman" w:cs="Times New Roman"/>
          <w:sz w:val="24"/>
          <w:szCs w:val="24"/>
        </w:rPr>
        <w:tab/>
        <w:t xml:space="preserve">He was present when Thomas </w:t>
      </w:r>
      <w:proofErr w:type="spellStart"/>
      <w:r w:rsidRPr="00612D59">
        <w:rPr>
          <w:rFonts w:ascii="Times New Roman" w:hAnsi="Times New Roman" w:cs="Times New Roman"/>
          <w:sz w:val="24"/>
          <w:szCs w:val="24"/>
        </w:rPr>
        <w:t>Canyng</w:t>
      </w:r>
      <w:proofErr w:type="spellEnd"/>
      <w:r w:rsidRPr="00612D59">
        <w:rPr>
          <w:rFonts w:ascii="Times New Roman" w:hAnsi="Times New Roman" w:cs="Times New Roman"/>
          <w:sz w:val="24"/>
          <w:szCs w:val="24"/>
        </w:rPr>
        <w:t>(q.v.) was elected Mayor.</w:t>
      </w:r>
    </w:p>
    <w:p w14:paraId="2C008E10" w14:textId="3C6777E2" w:rsidR="00612D59" w:rsidRDefault="00612D59" w:rsidP="00612D5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2D59">
        <w:rPr>
          <w:rFonts w:ascii="Times New Roman" w:hAnsi="Times New Roman" w:cs="Times New Roman"/>
          <w:sz w:val="24"/>
          <w:szCs w:val="24"/>
        </w:rPr>
        <w:tab/>
      </w:r>
      <w:r w:rsidRPr="00612D59">
        <w:rPr>
          <w:rFonts w:ascii="Times New Roman" w:hAnsi="Times New Roman" w:cs="Times New Roman"/>
          <w:sz w:val="24"/>
          <w:szCs w:val="24"/>
        </w:rPr>
        <w:tab/>
        <w:t>(</w:t>
      </w:r>
      <w:hyperlink r:id="rId9" w:history="1">
        <w:r w:rsidR="00207891" w:rsidRPr="00C00682">
          <w:rPr>
            <w:rStyle w:val="Hyperlink"/>
            <w:rFonts w:ascii="Times New Roman" w:hAnsi="Times New Roman" w:cs="Times New Roman"/>
            <w:sz w:val="24"/>
            <w:szCs w:val="24"/>
          </w:rPr>
          <w:t>http://www.british-history.ac.uk/report.aspx?compid=33735</w:t>
        </w:r>
      </w:hyperlink>
      <w:r w:rsidRPr="00612D59">
        <w:rPr>
          <w:rFonts w:ascii="Times New Roman" w:hAnsi="Times New Roman" w:cs="Times New Roman"/>
          <w:sz w:val="24"/>
          <w:szCs w:val="24"/>
        </w:rPr>
        <w:t>)</w:t>
      </w:r>
    </w:p>
    <w:p w14:paraId="2B75594D" w14:textId="77777777" w:rsidR="00207891" w:rsidRDefault="00207891" w:rsidP="002078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21 Sep.1457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present when William Edward(q.v.)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Reyner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</w:t>
      </w:r>
    </w:p>
    <w:p w14:paraId="4FEF960B" w14:textId="77777777" w:rsidR="00207891" w:rsidRDefault="00207891" w:rsidP="002078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elected Sheriffs.</w:t>
      </w:r>
    </w:p>
    <w:p w14:paraId="278F53C6" w14:textId="355C113E" w:rsidR="00207891" w:rsidRPr="00612D59" w:rsidRDefault="00207891" w:rsidP="002078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10" w:history="1">
        <w:r w:rsidRPr="0021282C">
          <w:rPr>
            <w:rStyle w:val="Hyperlink"/>
            <w:rFonts w:ascii="Times New Roman" w:hAnsi="Times New Roman" w:cs="Times New Roman"/>
            <w:sz w:val="24"/>
            <w:szCs w:val="24"/>
          </w:rPr>
          <w:t>http://www.british-history.ac.uk/report.aspx?compid=3373</w:t>
        </w:r>
      </w:hyperlink>
      <w:r>
        <w:rPr>
          <w:rStyle w:val="Hyperlink"/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40029B5" w14:textId="77777777" w:rsidR="00612D59" w:rsidRPr="00612D59" w:rsidRDefault="00612D59" w:rsidP="00612D5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2D59">
        <w:rPr>
          <w:rFonts w:ascii="Times New Roman" w:hAnsi="Times New Roman" w:cs="Times New Roman"/>
          <w:sz w:val="24"/>
          <w:szCs w:val="24"/>
        </w:rPr>
        <w:t>13 Oct.1459</w:t>
      </w:r>
      <w:r w:rsidRPr="00612D59">
        <w:rPr>
          <w:rFonts w:ascii="Times New Roman" w:hAnsi="Times New Roman" w:cs="Times New Roman"/>
          <w:sz w:val="24"/>
          <w:szCs w:val="24"/>
        </w:rPr>
        <w:tab/>
        <w:t xml:space="preserve">He was present when William </w:t>
      </w:r>
      <w:proofErr w:type="spellStart"/>
      <w:r w:rsidRPr="00612D59">
        <w:rPr>
          <w:rFonts w:ascii="Times New Roman" w:hAnsi="Times New Roman" w:cs="Times New Roman"/>
          <w:sz w:val="24"/>
          <w:szCs w:val="24"/>
        </w:rPr>
        <w:t>Hulyn</w:t>
      </w:r>
      <w:proofErr w:type="spellEnd"/>
      <w:r w:rsidRPr="00612D59">
        <w:rPr>
          <w:rFonts w:ascii="Times New Roman" w:hAnsi="Times New Roman" w:cs="Times New Roman"/>
          <w:sz w:val="24"/>
          <w:szCs w:val="24"/>
        </w:rPr>
        <w:t>(q.v.) was elected Mayor.</w:t>
      </w:r>
    </w:p>
    <w:p w14:paraId="16B21F17" w14:textId="454CFBBD" w:rsidR="00612D59" w:rsidRPr="00612D59" w:rsidRDefault="00612D59" w:rsidP="00612D5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2D59">
        <w:rPr>
          <w:rFonts w:ascii="Times New Roman" w:hAnsi="Times New Roman" w:cs="Times New Roman"/>
          <w:sz w:val="24"/>
          <w:szCs w:val="24"/>
        </w:rPr>
        <w:tab/>
      </w:r>
      <w:r w:rsidRPr="00612D59">
        <w:rPr>
          <w:rFonts w:ascii="Times New Roman" w:hAnsi="Times New Roman" w:cs="Times New Roman"/>
          <w:sz w:val="24"/>
          <w:szCs w:val="24"/>
        </w:rPr>
        <w:tab/>
        <w:t>(</w:t>
      </w:r>
      <w:hyperlink r:id="rId11" w:history="1">
        <w:r w:rsidRPr="00612D59">
          <w:rPr>
            <w:rStyle w:val="Hyperlink"/>
            <w:rFonts w:ascii="Times New Roman" w:hAnsi="Times New Roman" w:cs="Times New Roman"/>
            <w:sz w:val="24"/>
            <w:szCs w:val="24"/>
          </w:rPr>
          <w:t>www.british-history.ac.uk/report.aspx?compid=33736</w:t>
        </w:r>
      </w:hyperlink>
      <w:r w:rsidRPr="00612D59">
        <w:rPr>
          <w:rFonts w:ascii="Times New Roman" w:hAnsi="Times New Roman" w:cs="Times New Roman"/>
          <w:sz w:val="24"/>
          <w:szCs w:val="24"/>
        </w:rPr>
        <w:t>)</w:t>
      </w:r>
    </w:p>
    <w:p w14:paraId="2219522D" w14:textId="77777777" w:rsidR="008B0E3B" w:rsidRPr="00612D59" w:rsidRDefault="008B0E3B" w:rsidP="008B0E3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2D59">
        <w:rPr>
          <w:rFonts w:ascii="Times New Roman" w:hAnsi="Times New Roman" w:cs="Times New Roman"/>
          <w:sz w:val="24"/>
          <w:szCs w:val="24"/>
        </w:rPr>
        <w:t>23 Sep.1467</w:t>
      </w:r>
      <w:r w:rsidRPr="00612D59">
        <w:rPr>
          <w:rFonts w:ascii="Times New Roman" w:hAnsi="Times New Roman" w:cs="Times New Roman"/>
          <w:sz w:val="24"/>
          <w:szCs w:val="24"/>
        </w:rPr>
        <w:tab/>
        <w:t>He and the Commonality made an ordinance that no Freeman or Officer</w:t>
      </w:r>
    </w:p>
    <w:p w14:paraId="4072579F" w14:textId="77777777" w:rsidR="008B0E3B" w:rsidRPr="00612D59" w:rsidRDefault="008B0E3B" w:rsidP="008B0E3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2D59">
        <w:rPr>
          <w:rFonts w:ascii="Times New Roman" w:hAnsi="Times New Roman" w:cs="Times New Roman"/>
          <w:sz w:val="24"/>
          <w:szCs w:val="24"/>
        </w:rPr>
        <w:tab/>
      </w:r>
      <w:r w:rsidRPr="00612D59">
        <w:rPr>
          <w:rFonts w:ascii="Times New Roman" w:hAnsi="Times New Roman" w:cs="Times New Roman"/>
          <w:sz w:val="24"/>
          <w:szCs w:val="24"/>
        </w:rPr>
        <w:tab/>
        <w:t>of the city should take or use the livery of any lord or magnate under</w:t>
      </w:r>
    </w:p>
    <w:p w14:paraId="7D984F57" w14:textId="77777777" w:rsidR="008B0E3B" w:rsidRPr="00612D59" w:rsidRDefault="008B0E3B" w:rsidP="008B0E3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2D59">
        <w:rPr>
          <w:rFonts w:ascii="Times New Roman" w:hAnsi="Times New Roman" w:cs="Times New Roman"/>
          <w:sz w:val="24"/>
          <w:szCs w:val="24"/>
        </w:rPr>
        <w:tab/>
      </w:r>
      <w:r w:rsidRPr="00612D59">
        <w:rPr>
          <w:rFonts w:ascii="Times New Roman" w:hAnsi="Times New Roman" w:cs="Times New Roman"/>
          <w:sz w:val="24"/>
          <w:szCs w:val="24"/>
        </w:rPr>
        <w:tab/>
        <w:t>penalty of their losing the freedom or office for ever.</w:t>
      </w:r>
    </w:p>
    <w:p w14:paraId="5728C1FA" w14:textId="77777777" w:rsidR="008B0E3B" w:rsidRPr="00612D59" w:rsidRDefault="008B0E3B" w:rsidP="008B0E3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2D59">
        <w:rPr>
          <w:rFonts w:ascii="Times New Roman" w:hAnsi="Times New Roman" w:cs="Times New Roman"/>
          <w:sz w:val="24"/>
          <w:szCs w:val="24"/>
        </w:rPr>
        <w:tab/>
      </w:r>
      <w:r w:rsidRPr="00612D59">
        <w:rPr>
          <w:rFonts w:ascii="Times New Roman" w:hAnsi="Times New Roman" w:cs="Times New Roman"/>
          <w:sz w:val="24"/>
          <w:szCs w:val="24"/>
        </w:rPr>
        <w:tab/>
        <w:t>(“Calendar of Letter-Books of the City of London: L pp.70-83 f.53)</w:t>
      </w:r>
    </w:p>
    <w:p w14:paraId="51A679F2" w14:textId="77777777" w:rsidR="00275AEF" w:rsidRPr="00612D59" w:rsidRDefault="00275AEF" w:rsidP="00275AE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2D59">
        <w:rPr>
          <w:rFonts w:ascii="Times New Roman" w:hAnsi="Times New Roman" w:cs="Times New Roman"/>
          <w:sz w:val="24"/>
          <w:szCs w:val="24"/>
        </w:rPr>
        <w:t>26 Mar.1469</w:t>
      </w:r>
      <w:r w:rsidRPr="00612D59">
        <w:rPr>
          <w:rFonts w:ascii="Times New Roman" w:hAnsi="Times New Roman" w:cs="Times New Roman"/>
          <w:sz w:val="24"/>
          <w:szCs w:val="24"/>
        </w:rPr>
        <w:tab/>
        <w:t xml:space="preserve">He was one of those who fined John </w:t>
      </w:r>
      <w:proofErr w:type="spellStart"/>
      <w:r w:rsidRPr="00612D59">
        <w:rPr>
          <w:rFonts w:ascii="Times New Roman" w:hAnsi="Times New Roman" w:cs="Times New Roman"/>
          <w:sz w:val="24"/>
          <w:szCs w:val="24"/>
        </w:rPr>
        <w:t>Witherley</w:t>
      </w:r>
      <w:proofErr w:type="spellEnd"/>
      <w:r w:rsidRPr="00612D59">
        <w:rPr>
          <w:rFonts w:ascii="Times New Roman" w:hAnsi="Times New Roman" w:cs="Times New Roman"/>
          <w:sz w:val="24"/>
          <w:szCs w:val="24"/>
        </w:rPr>
        <w:t>(q.v.) 50 marks for having</w:t>
      </w:r>
    </w:p>
    <w:p w14:paraId="7AA128DB" w14:textId="77777777" w:rsidR="00275AEF" w:rsidRPr="00612D59" w:rsidRDefault="00275AEF" w:rsidP="00275AE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2D59">
        <w:rPr>
          <w:rFonts w:ascii="Times New Roman" w:hAnsi="Times New Roman" w:cs="Times New Roman"/>
          <w:sz w:val="24"/>
          <w:szCs w:val="24"/>
        </w:rPr>
        <w:tab/>
      </w:r>
      <w:r w:rsidRPr="00612D59">
        <w:rPr>
          <w:rFonts w:ascii="Times New Roman" w:hAnsi="Times New Roman" w:cs="Times New Roman"/>
          <w:sz w:val="24"/>
          <w:szCs w:val="24"/>
        </w:rPr>
        <w:tab/>
        <w:t>wrongfully accused Simon Smythe, Sheriff(q.v.), of having treated him</w:t>
      </w:r>
    </w:p>
    <w:p w14:paraId="13A941A3" w14:textId="77777777" w:rsidR="00275AEF" w:rsidRPr="00612D59" w:rsidRDefault="00275AEF" w:rsidP="00275AE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2D59">
        <w:rPr>
          <w:rFonts w:ascii="Times New Roman" w:hAnsi="Times New Roman" w:cs="Times New Roman"/>
          <w:sz w:val="24"/>
          <w:szCs w:val="24"/>
        </w:rPr>
        <w:tab/>
      </w:r>
      <w:r w:rsidRPr="00612D59">
        <w:rPr>
          <w:rFonts w:ascii="Times New Roman" w:hAnsi="Times New Roman" w:cs="Times New Roman"/>
          <w:sz w:val="24"/>
          <w:szCs w:val="24"/>
        </w:rPr>
        <w:tab/>
        <w:t>cruelly.</w:t>
      </w:r>
    </w:p>
    <w:p w14:paraId="5F47C93A" w14:textId="5895B6DF" w:rsidR="00275AEF" w:rsidRPr="00612D59" w:rsidRDefault="00275AEF" w:rsidP="00275AE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2D59">
        <w:rPr>
          <w:rFonts w:ascii="Times New Roman" w:hAnsi="Times New Roman" w:cs="Times New Roman"/>
          <w:sz w:val="24"/>
          <w:szCs w:val="24"/>
        </w:rPr>
        <w:tab/>
      </w:r>
      <w:r w:rsidRPr="00612D59">
        <w:rPr>
          <w:rFonts w:ascii="Times New Roman" w:hAnsi="Times New Roman" w:cs="Times New Roman"/>
          <w:sz w:val="24"/>
          <w:szCs w:val="24"/>
        </w:rPr>
        <w:tab/>
        <w:t>(“Calendar of Letter-Books of the City of London: L folio 61)</w:t>
      </w:r>
    </w:p>
    <w:p w14:paraId="17A92E9D" w14:textId="20180FFA" w:rsidR="00612D59" w:rsidRPr="00612D59" w:rsidRDefault="00612D59" w:rsidP="00612D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95718A" w14:textId="77777777" w:rsidR="00612D59" w:rsidRPr="00612D59" w:rsidRDefault="00612D59" w:rsidP="00275A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75959E" w14:textId="0AF97DD5" w:rsidR="00C9369B" w:rsidRPr="00612D59" w:rsidRDefault="00C9369B" w:rsidP="00275A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5D0708" w14:textId="2BE38FA8" w:rsidR="00C9369B" w:rsidRPr="00612D59" w:rsidRDefault="00C9369B" w:rsidP="00275A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0ADA06" w14:textId="4065D44D" w:rsidR="00C9369B" w:rsidRPr="00612D59" w:rsidRDefault="00C9369B" w:rsidP="00275AE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12D59">
        <w:rPr>
          <w:rFonts w:ascii="Times New Roman" w:hAnsi="Times New Roman" w:cs="Times New Roman"/>
          <w:sz w:val="24"/>
          <w:szCs w:val="24"/>
        </w:rPr>
        <w:t>Administrators:   John Palmer of Dagenham, Essex(q.v.), and his wife, Anne(q.v.)</w:t>
      </w:r>
    </w:p>
    <w:p w14:paraId="7BAAFB66" w14:textId="77777777" w:rsidR="00C9369B" w:rsidRPr="00612D59" w:rsidRDefault="00C9369B" w:rsidP="00C9369B">
      <w:pPr>
        <w:rPr>
          <w:rFonts w:ascii="Times New Roman" w:hAnsi="Times New Roman" w:cs="Times New Roman"/>
          <w:sz w:val="24"/>
          <w:szCs w:val="24"/>
        </w:rPr>
      </w:pPr>
      <w:r w:rsidRPr="00612D59">
        <w:rPr>
          <w:rFonts w:ascii="Times New Roman" w:hAnsi="Times New Roman" w:cs="Times New Roman"/>
          <w:sz w:val="24"/>
          <w:szCs w:val="24"/>
        </w:rPr>
        <w:tab/>
      </w:r>
      <w:r w:rsidRPr="00612D59">
        <w:rPr>
          <w:rFonts w:ascii="Times New Roman" w:hAnsi="Times New Roman" w:cs="Times New Roman"/>
          <w:sz w:val="24"/>
          <w:szCs w:val="24"/>
        </w:rPr>
        <w:tab/>
        <w:t>(</w:t>
      </w:r>
      <w:hyperlink r:id="rId12" w:history="1">
        <w:r w:rsidRPr="00612D5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http://aalt.law.uh.edu/Indices/CP40Indices/CP40no888Pl.htm</w:t>
        </w:r>
      </w:hyperlink>
      <w:r w:rsidRPr="00612D59">
        <w:rPr>
          <w:rFonts w:ascii="Times New Roman" w:hAnsi="Times New Roman" w:cs="Times New Roman"/>
          <w:sz w:val="24"/>
          <w:szCs w:val="24"/>
        </w:rPr>
        <w:t>)</w:t>
      </w:r>
    </w:p>
    <w:p w14:paraId="1D8E5947" w14:textId="201C6066" w:rsidR="00C9369B" w:rsidRPr="00612D59" w:rsidRDefault="00C9369B" w:rsidP="00275A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283CAB" w14:textId="255CBE4F" w:rsidR="00C9369B" w:rsidRDefault="00C9369B" w:rsidP="00275A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3732FC" w14:textId="71FD9F15" w:rsidR="00612D59" w:rsidRDefault="00612D59" w:rsidP="00275A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November 2018</w:t>
      </w:r>
    </w:p>
    <w:p w14:paraId="29CCE649" w14:textId="75D66D34" w:rsidR="00207891" w:rsidRPr="00612D59" w:rsidRDefault="00207891" w:rsidP="00275A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January 2021</w:t>
      </w:r>
    </w:p>
    <w:sectPr w:rsidR="00207891" w:rsidRPr="00612D5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4426D7" w14:textId="77777777" w:rsidR="00275AEF" w:rsidRDefault="00275AEF" w:rsidP="00564E3C">
      <w:pPr>
        <w:spacing w:after="0" w:line="240" w:lineRule="auto"/>
      </w:pPr>
      <w:r>
        <w:separator/>
      </w:r>
    </w:p>
  </w:endnote>
  <w:endnote w:type="continuationSeparator" w:id="0">
    <w:p w14:paraId="6E10CAD2" w14:textId="77777777" w:rsidR="00275AEF" w:rsidRDefault="00275AE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7D1686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4FFD2" w14:textId="16CC8981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07891">
      <w:rPr>
        <w:rFonts w:ascii="Times New Roman" w:hAnsi="Times New Roman" w:cs="Times New Roman"/>
        <w:noProof/>
        <w:sz w:val="24"/>
        <w:szCs w:val="24"/>
      </w:rPr>
      <w:t>6 January 2021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55E6C82C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29F03D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F1CA19" w14:textId="77777777" w:rsidR="00275AEF" w:rsidRDefault="00275AEF" w:rsidP="00564E3C">
      <w:pPr>
        <w:spacing w:after="0" w:line="240" w:lineRule="auto"/>
      </w:pPr>
      <w:r>
        <w:separator/>
      </w:r>
    </w:p>
  </w:footnote>
  <w:footnote w:type="continuationSeparator" w:id="0">
    <w:p w14:paraId="78E35457" w14:textId="77777777" w:rsidR="00275AEF" w:rsidRDefault="00275AE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15EAF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6E054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B3262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AEF"/>
    <w:rsid w:val="00207891"/>
    <w:rsid w:val="00275AEF"/>
    <w:rsid w:val="00372DC6"/>
    <w:rsid w:val="00564E3C"/>
    <w:rsid w:val="00612D59"/>
    <w:rsid w:val="0064591D"/>
    <w:rsid w:val="008B0E3B"/>
    <w:rsid w:val="00947C6A"/>
    <w:rsid w:val="00C9369B"/>
    <w:rsid w:val="00DD5B8A"/>
    <w:rsid w:val="00E275A7"/>
    <w:rsid w:val="00E81DD0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A0343"/>
  <w15:chartTrackingRefBased/>
  <w15:docId w15:val="{7FF95100-9B1F-419F-A39F-23161BCED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275A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2D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-history.ac.uk/report.aspx?compid=33731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british-history.ac.uk/report.aspx?compid=33734" TargetMode="External"/><Relationship Id="rId12" Type="http://schemas.openxmlformats.org/officeDocument/2006/relationships/hyperlink" Target="http://aalt.law.uh.edu/Indices/CP40Indices/CP40no888Pl.htm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33" TargetMode="External"/><Relationship Id="rId11" Type="http://schemas.openxmlformats.org/officeDocument/2006/relationships/hyperlink" Target="http://www.british-history.ac.uk/report.aspx?compid=33736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://www.british-history.ac.uk/report.aspx?compid=33731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www.british-history.ac.uk/report.aspx?compid=33735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6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9</cp:revision>
  <dcterms:created xsi:type="dcterms:W3CDTF">2015-11-15T21:57:00Z</dcterms:created>
  <dcterms:modified xsi:type="dcterms:W3CDTF">2021-01-06T09:54:00Z</dcterms:modified>
</cp:coreProperties>
</file>